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9342F80"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AA4200" w14:paraId="620F422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A420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A4200" w14:paraId="7E69A75C"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A420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A4200" w14:paraId="3646626B"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A420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A4200">
            <w:rPr>
              <w:rStyle w:val="eSPISCCParagraphDefaultFont"/>
              <w:rFonts w:eastAsiaTheme="minorHAnsi"/>
            </w:rPr>
            <w:t>Zagreb</w:t>
          </w:r>
        </w:sdtContent>
      </w:sdt>
      <w:r w:rsidR="001349C2">
        <w:t xml:space="preserve"> </w:t>
      </w:r>
    </w:p>
    <w:p w:rsidR="000E43A6" w:rsidP="00610735" w:rsidRDefault="000E43A6" w14:paraId="05ECCAD0" w14:textId="77777777">
      <w:pPr>
        <w:spacing w:after="0"/>
      </w:pPr>
    </w:p>
    <w:p w:rsidRPr="00176071" w:rsidR="00176071" w:rsidP="00610735" w:rsidRDefault="000E43A6" w14:paraId="682D5019"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A4200" w:rsidR="00AA4200">
            <w:rPr>
              <w:rStyle w:val="eSPISCCParagraphDefaultFont"/>
              <w:rFonts w:eastAsiaTheme="minorHAnsi"/>
            </w:rPr>
            <w:t>Pp-4439/2026</w:t>
          </w:r>
        </w:sdtContent>
      </w:sdt>
      <w:r w:rsidR="00176071">
        <w:t xml:space="preserve">                                                        </w:t>
      </w:r>
    </w:p>
    <w:p w:rsidRPr="0041581F" w:rsidR="0041581F" w:rsidP="000F1677" w:rsidRDefault="00610735" w14:paraId="2D66B450"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A4200" w:rsidR="00AA4200">
            <w:rPr>
              <w:rStyle w:val="eSPISCCParagraphDefaultFont"/>
              <w:rFonts w:eastAsiaTheme="minorHAnsi"/>
            </w:rPr>
            <w:t>Dennis Allan Herak i dr.</w:t>
          </w:r>
        </w:sdtContent>
      </w:sdt>
      <w:r w:rsidR="003A5A69">
        <w:t xml:space="preserve"> </w:t>
      </w:r>
    </w:p>
    <w:p w:rsidRPr="00610735" w:rsidR="00176071" w:rsidP="000F1677" w:rsidRDefault="00176071" w14:paraId="582023BF" w14:textId="0AC879E3">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A4200" w:rsidR="00AA4200">
            <w:rPr>
              <w:rStyle w:val="eSPISCCParagraphDefaultFont"/>
              <w:rFonts w:eastAsiaTheme="minorHAnsi"/>
            </w:rPr>
            <w:t>članka 13.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21B0B7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6408498D"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CFA8708"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AA4200" w14:paraId="02936146" w14:textId="50FB4581">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prekršajima protiv javnog reda i mira i dr.">
            <w:listItem w:displayText="Zakona o prekršajima protiv javnog reda i mira i dr." w:value="Zakona o prekršajima protiv javnog reda i mira i dr."/>
            <w:listItem w:displayText="Zakon o prekršajima protiv javnog reda i mira" w:value="Zakon o prekršajima protiv javnog reda i mira"/>
          </w:comboBox>
        </w:sdtPr>
        <w:sdtEndPr>
          <w:rPr>
            <w:rStyle w:val="eSPISCCParagraphDefaultFont"/>
            <w:rFonts w:eastAsia="Calibri"/>
          </w:rPr>
        </w:sdtEndPr>
        <w:sdtContent>
          <w:r w:rsidRPr="00AA4200">
            <w:rPr>
              <w:rStyle w:val="eSPISCCParagraphDefaultFont"/>
              <w:rFonts w:eastAsiaTheme="minorHAnsi"/>
            </w:rPr>
            <w:t>Zakona o prekršajima protiv javnog reda i mira i dr.</w:t>
          </w:r>
        </w:sdtContent>
      </w:sdt>
      <w:r w:rsidR="00D073D1">
        <w:rPr>
          <w:rFonts w:eastAsia="Calibri" w:cs="Times New Roman"/>
          <w:noProof/>
        </w:rPr>
        <w:t xml:space="preserve"> </w:t>
      </w:r>
    </w:p>
    <w:p w:rsidR="00D7095E" w:rsidP="00D7095E" w:rsidRDefault="00D7095E" w14:paraId="6B075EC5" w14:textId="77777777">
      <w:pPr>
        <w:keepNext/>
        <w:spacing w:after="0"/>
        <w:jc w:val="center"/>
        <w:rPr>
          <w:b/>
          <w:caps/>
          <w:spacing w:val="100"/>
        </w:rPr>
      </w:pPr>
    </w:p>
    <w:p w:rsidR="00D7095E" w:rsidP="00D7095E" w:rsidRDefault="00D7095E" w14:paraId="14CB8915" w14:textId="77777777">
      <w:pPr>
        <w:keepNext/>
        <w:spacing w:after="0"/>
        <w:jc w:val="center"/>
        <w:rPr>
          <w:b/>
          <w:caps/>
          <w:spacing w:val="100"/>
        </w:rPr>
      </w:pPr>
    </w:p>
    <w:p w:rsidR="00176071" w:rsidP="00D7095E" w:rsidRDefault="00176071" w14:paraId="5F56A93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AA5B058" w14:textId="77777777">
      <w:pPr>
        <w:keepNext/>
        <w:spacing w:after="0"/>
        <w:jc w:val="center"/>
        <w:rPr>
          <w:b/>
          <w:caps/>
          <w:spacing w:val="100"/>
        </w:rPr>
      </w:pPr>
    </w:p>
    <w:p w:rsidRPr="000F1677" w:rsidR="000F1677" w:rsidP="000F1677" w:rsidRDefault="000F1677" w14:paraId="616AD6E4" w14:textId="288C6503">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A4200" w:rsidR="00AA4200">
            <w:rPr>
              <w:rStyle w:val="eSPISCCParagraphDefaultFont"/>
              <w:rFonts w:eastAsiaTheme="minorHAnsi"/>
            </w:rPr>
            <w:t>Dennis Allan Herak</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A4200" w:rsidR="00AA4200">
            <w:rPr>
              <w:rStyle w:val="eSPISCCParagraphDefaultFont"/>
              <w:rFonts w:eastAsiaTheme="minorHAnsi"/>
            </w:rPr>
            <w:t>2.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A4200" w:rsidR="00AA4200">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A4200" w:rsidR="00AA4200">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A4200" w:rsidR="00AA4200">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A4200" w:rsidR="00AA4200">
            <w:rPr>
              <w:rStyle w:val="eSPISCCParagraphDefaultFont"/>
              <w:rFonts w:eastAsiaTheme="minorHAnsi"/>
            </w:rPr>
            <w:t>125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A4200" w:rsidR="00AA4200">
            <w:rPr>
              <w:rStyle w:val="eSPISCCParagraphDefaultFont"/>
              <w:rFonts w:eastAsiaTheme="minorHAnsi"/>
            </w:rPr>
            <w:t>članka 13.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prekršajima protiv javnog reda i mira i dr.">
            <w:listItem w:displayText="Zakona o prekršajima protiv javnog reda i mira i dr." w:value="Zakona o prekršajima protiv javnog reda i mira i dr."/>
            <w:listItem w:displayText="Zakon o prekršajima protiv javnog reda i mira" w:value="Zakon o prekršajima protiv javnog reda i mira"/>
          </w:comboBox>
        </w:sdtPr>
        <w:sdtEndPr>
          <w:rPr>
            <w:rStyle w:val="eSPISCCParagraphDefaultFont"/>
          </w:rPr>
        </w:sdtEndPr>
        <w:sdtContent>
          <w:r w:rsidRPr="00AA4200" w:rsidR="00AA4200">
            <w:rPr>
              <w:rStyle w:val="eSPISCCParagraphDefaultFont"/>
              <w:rFonts w:eastAsiaTheme="minorHAnsi"/>
            </w:rPr>
            <w:t>Zakona o prekršajima protiv javnog reda i mira i dr.</w:t>
          </w:r>
        </w:sdtContent>
      </w:sdt>
      <w:r w:rsidR="001745C2">
        <w:rPr>
          <w:rStyle w:val="PozadinaSvijetloZelena"/>
        </w:rPr>
        <w:t xml:space="preserve"> </w:t>
      </w:r>
    </w:p>
    <w:p w:rsidRPr="00176071" w:rsidR="00176071" w:rsidP="00176071" w:rsidRDefault="00176071" w14:paraId="5AC2C823"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7D84C259" w14:textId="514545BA">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AA4200" w:rsidR="00AA4200">
            <w:rPr>
              <w:rStyle w:val="eSPISCCParagraphDefaultFont"/>
              <w:rFonts w:eastAsiaTheme="minorHAnsi"/>
            </w:rPr>
            <w:t xml:space="preserve"> 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920D627"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2BC47FE5"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2C6B32FC"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278FA944"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4D5D66A0" w14:textId="77777777">
      <w:pPr>
        <w:spacing w:after="0"/>
      </w:pPr>
    </w:p>
    <w:p w:rsidRPr="0041581F" w:rsidR="0041581F" w:rsidP="00A70E0A" w:rsidRDefault="0041581F" w14:paraId="1336E89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A4200" w:rsidR="00AA420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A4200" w:rsidR="00AA4200">
            <w:rPr>
              <w:rStyle w:val="eSPISCCParagraphDefaultFont"/>
              <w:rFonts w:eastAsiaTheme="minorHAnsi"/>
            </w:rPr>
            <w:t>29. svibnja 2026.</w:t>
          </w:r>
        </w:sdtContent>
      </w:sdt>
      <w:r w:rsidRPr="0041581F">
        <w:rPr>
          <w:rFonts w:eastAsia="Calibri" w:cs="Times New Roman"/>
        </w:rPr>
        <w:t xml:space="preserve"> </w:t>
      </w:r>
    </w:p>
    <w:p w:rsidRPr="0041581F" w:rsidR="0041581F" w:rsidP="0041581F" w:rsidRDefault="0041581F" w14:paraId="3C84870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AA4200" w14:paraId="433CB930"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A4200">
            <w:rPr>
              <w:rStyle w:val="eSPISCCParagraphDefaultFont"/>
              <w:rFonts w:eastAsiaTheme="minorHAnsi"/>
            </w:rPr>
            <w:t>Katarina Jurišić</w:t>
          </w:r>
        </w:sdtContent>
      </w:sdt>
    </w:p>
    <w:p w:rsidRPr="0041581F" w:rsidR="006F62A9" w:rsidP="006F62A9" w:rsidRDefault="006F62A9" w14:paraId="0B992F45" w14:textId="77777777">
      <w:pPr>
        <w:keepNext/>
        <w:spacing w:after="0"/>
        <w:contextualSpacing/>
        <w:rPr>
          <w:rFonts w:cs="Times New Roman"/>
          <w:noProof/>
        </w:rPr>
      </w:pPr>
    </w:p>
    <w:p w:rsidRPr="0041581F" w:rsidR="00176071" w:rsidP="000F1677" w:rsidRDefault="00176071" w14:paraId="0EB732D3" w14:textId="6990E05C">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1B481798" w14:textId="77777777">
      <w:r>
        <w:separator/>
      </w:r>
    </w:p>
  </w:endnote>
  <w:endnote w:type="continuationSeparator" w:id="0">
    <w:p w:rsidR="008D1415" w:rsidP="00537B78" w:rsidRDefault="008D1415" w14:paraId="0C9B92B9"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3D5AD84"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176E7BE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0BF206B0" w14:textId="77777777">
      <w:r>
        <w:separator/>
      </w:r>
    </w:p>
  </w:footnote>
  <w:footnote w:type="continuationSeparator" w:id="0">
    <w:p w:rsidR="008D1415" w:rsidP="00537B78" w:rsidRDefault="008D1415" w14:paraId="51838F6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7638E0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A4200" w:rsidR="00AA4200">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A4200" w:rsidR="00AA4200">
          <w:rPr>
            <w:rStyle w:val="eSPISCCParagraphDefaultFont"/>
          </w:rPr>
          <w:t>Pp-4439/2026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200"/>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F3AD9F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6A2131"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6A2131"/>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Nikole Tesle 4</izvorni_sadrzaj>
    <derivirana_varijabla naziv="DomainObject.UcesnikSudskeRadnje.Adresa.UlicaIKBR_1">Ulica Nikole Tesle 4</derivirana_varijabla>
  </DomainObject.UcesnikSudskeRadnje.Adresa.UlicaIKBR>
  <DomainObject.UcesnikSudskeRadnje.Naziv>
    <izvorni_sadrzaj>Dennis Allan Herak</izvorni_sadrzaj>
    <derivirana_varijabla naziv="DomainObject.UcesnikSudskeRadnje.Naziv_1">Dennis Allan Herak</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srpnja 2026.</izvorni_sadrzaj>
    <derivirana_varijabla naziv="DomainObject.UcesnikSudskeRadnje.SudskaRadnja.PlaniraniZavrsetakDatum_1">2. srpnja 2026.</derivirana_varijabla>
  </DomainObject.UcesnikSudskeRadnje.SudskaRadnja.PlaniraniZavrsetakDatum>
  <DomainObject.UcesnikSudskeRadnje.SudskaRadnja.PlaniraniPocetakDatum>
    <izvorni_sadrzaj>2. srpnja 2026.</izvorni_sadrzaj>
    <derivirana_varijabla naziv="DomainObject.UcesnikSudskeRadnje.SudskaRadnja.PlaniraniPocetakDatum_1">2.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09:59</izvorni_sadrzaj>
    <derivirana_varijabla naziv="DomainObject.UcesnikSudskeRadnje.SudskaRadnja.PlaniraniZavrsetakVrijeme_1">09:59</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4439</izvorni_sadrzaj>
    <derivirana_varijabla naziv="DomainObject.Predmet.Broj_1">4439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ožujka 2026.</izvorni_sadrzaj>
    <derivirana_varijabla naziv="DomainObject.Predmet.DatumIzradeOptuznogAkta_1">26. ožujka 2026.</derivirana_varijabla>
  </DomainObject.Predmet.DatumIzradeOptuznogAkta>
  <DomainObject.Predmet.DatumIzradeOptuznogAktaFormated>
    <izvorni_sadrzaj>26.3.2026.</izvorni_sadrzaj>
    <derivirana_varijabla naziv="DomainObject.Predmet.DatumIzradeOptuznogAktaFormated_1">26.3.2026.</derivirana_varijabla>
  </DomainObject.Predmet.DatumIzradeOptuznogAktaFormated>
  <DomainObject.Predmet.DatumOsnivanja>
    <izvorni_sadrzaj>30. ožujka 2026.</izvorni_sadrzaj>
    <derivirana_varijabla naziv="DomainObject.Predmet.DatumOsnivanja_1">30.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ožujka 2026.</izvorni_sadrzaj>
    <derivirana_varijabla naziv="DomainObject.Predmet.DatumPrimitkaOptuznogAkta_1">26.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siječnja 1991.</izvorni_sadrzaj>
    <derivirana_varijabla naziv="DomainObject.Predmet.OkrivljenikFizickaOsoba.DatumRodjenja_1">11. siječnja 1991.</derivirana_varijabla>
  </DomainObject.Predmet.OkrivljenikFizickaOsoba.DatumRodjenja>
  <DomainObject.Predmet.OkrivljenikFizickaOsoba.DatumRodjenjaFormated>
    <izvorni_sadrzaj>11.1.1991.</izvorni_sadrzaj>
    <derivirana_varijabla naziv="DomainObject.Predmet.OkrivljenikFizickaOsoba.DatumRodjenjaFormated_1">11.1.1991.</derivirana_varijabla>
  </DomainObject.Predmet.OkrivljenikFizickaOsoba.DatumRodjenjaFormated>
  <DomainObject.Predmet.OkrivljenikFizickaOsoba.Ime>
    <izvorni_sadrzaj>Čatip</izvorni_sadrzaj>
    <derivirana_varijabla naziv="DomainObject.Predmet.OkrivljenikFizickaOsoba.Ime_1">Čatip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GOSTIVAR</izvorni_sadrzaj>
    <derivirana_varijabla naziv="DomainObject.Predmet.OkrivljenikFizickaOsoba.MjestoRodjenja_1">GOSTIVAR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Čatip Bajrami</izvorni_sadrzaj>
    <derivirana_varijabla naziv="DomainObject.Predmet.OkrivljenikFizickaOsoba.Naziv_1">Čatip Bajrami</derivirana_varijabla>
  </DomainObject.Predmet.OkrivljenikFizickaOsoba.Naziv>
  <DomainObject.Predmet.OkrivljenikFizickaOsoba.Prezime>
    <izvorni_sadrzaj>Bajrami</izvorni_sadrzaj>
    <derivirana_varijabla naziv="DomainObject.Predmet.OkrivljenikFizickaOsoba.Prezime_1">Bajrami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35400515598</izvorni_sadrzaj>
    <derivirana_varijabla naziv="DomainObject.Predmet.OkrivljenikFizickaOsoba.Oib_1">35400515598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Pp-4439/2026</izvorni_sadrzaj>
    <derivirana_varijabla naziv="DomainObject.Predmet.OznakaBroj_1">Pp-4439/2026</derivirana_varijabla>
  </DomainObject.Predmet.OznakaBroj>
  <DomainObject.Predmet.OznakaBrojOptuznogAkta>
    <izvorni_sadrzaj>511-19-27-26-1</izvorni_sadrzaj>
    <derivirana_varijabla naziv="DomainObject.Predmet.OznakaBrojOptuznogAkta_1">511-19-27-26-1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imjedbaUpisnicara>
    <izvorni_sadrzaj/>
    <derivirana_varijabla naziv="DomainObject.Predmet.PrimjedbaUpisnicara_1"/>
  </DomainObject.Predmet.PrimjedbaUpisnicara>
  <DomainObject.Predmet.ProtustrankaFormated>
    <izvorni_sadrzaj>  Dennis Allan Herak zastupanog po punomoćniku Odvjetnik Hrvoje Šaban; Čatip Bajrami zastupanog po punomoćniku Odvjetnik Nebojša Bestić</izvorni_sadrzaj>
    <derivirana_varijabla naziv="DomainObject.Predmet.ProtustrankaFormated_1">  Dennis Allan Herak zastupanog po punomoćniku Odvjetnik Hrvoje Šaban; Čatip Bajrami zastupanog po punomoćniku Odvjetnik Nebojša Bestić</derivirana_varijabla>
  </DomainObject.Predmet.ProtustrankaFormated>
  <DomainObject.Predmet.ProtustrankaFormatedOIB>
    <izvorni_sadrzaj>  Dennis Allan Herak, OIB 56867696055 zastupanog po punomoćniku Odvjetnik Hrvoje Šaban; Čatip Bajrami, OIB 35400515598 zastupanog po punomoćniku Odvjetnik Nebojša Bestić</izvorni_sadrzaj>
    <derivirana_varijabla naziv="DomainObject.Predmet.ProtustrankaFormatedOIB_1">  Dennis Allan Herak, OIB 56867696055 zastupanog po punomoćniku Odvjetnik Hrvoje Šaban; Čatip Bajrami, OIB 35400515598 zastupanog po punomoćniku Odvjetnik Nebojša Bestić</derivirana_varijabla>
  </DomainObject.Predmet.ProtustrankaFormatedOIB>
  <DomainObject.Predmet.ProtustrankaFormatedWithAdress>
    <izvorni_sadrzaj> Dennis Allan Herak, Ulica Nikole Tesle 4, 10000 Zagreb zastupanog po punomoćniku Odvjetnik Hrvoje Šaban; Čatip Bajrami, Ulica Grada Vukovara 43a, 10000 Zagreb zastupanog po punomoćniku Odvjetnik Nebojša Bestić</izvorni_sadrzaj>
    <derivirana_varijabla naziv="DomainObject.Predmet.ProtustrankaFormatedWithAdress_1"> Dennis Allan Herak, Ulica Nikole Tesle 4, 10000 Zagreb zastupanog po punomoćniku Odvjetnik Hrvoje Šaban; Čatip Bajrami, Ulica Grada Vukovara 43a, 10000 Zagreb zastupanog po punomoćniku Odvjetnik Nebojša Bestić</derivirana_varijabla>
  </DomainObject.Predmet.ProtustrankaFormatedWithAdress>
  <DomainObject.Predmet.ProtustrankaFormatedWithAdressOIB>
    <izvorni_sadrzaj> Dennis Allan Herak, OIB 56867696055, Ulica Nikole Tesle 4, 10000 Zagreb zastupanog po punomoćniku Odvjetnik Hrvoje Šaban; Čatip Bajrami, OIB 35400515598, Ulica Grada Vukovara 43a, 10000 Zagreb zastupanog po punomoćniku Odvjetnik Nebojša Bestić</izvorni_sadrzaj>
    <derivirana_varijabla naziv="DomainObject.Predmet.ProtustrankaFormatedWithAdressOIB_1"> Dennis Allan Herak, OIB 56867696055, Ulica Nikole Tesle 4, 10000 Zagreb zastupanog po punomoćniku Odvjetnik Hrvoje Šaban; Čatip Bajrami, OIB 35400515598, Ulica Grada Vukovara 43a, 10000 Zagreb zastupanog po punomoćniku Odvjetnik Nebojša Bestić</derivirana_varijabla>
  </DomainObject.Predmet.ProtustrankaFormatedWithAdressOIB>
  <DomainObject.Predmet.ProtustrankaWithAdress>
    <izvorni_sadrzaj>Dennis Allan Herak Ulica Nikole Tesle 4, 10000 Zagreb, Čatip Bajrami Ulica Grada Vukovara 43a, 10000 Zagreb</izvorni_sadrzaj>
    <derivirana_varijabla naziv="DomainObject.Predmet.ProtustrankaWithAdress_1">Dennis Allan Herak Ulica Nikole Tesle 4, 10000 Zagreb, Čatip Bajrami Ulica Grada Vukovara 43a, 10000 Zagreb</derivirana_varijabla>
  </DomainObject.Predmet.ProtustrankaWithAdress>
  <DomainObject.Predmet.ProtustrankaWithAdressOIB>
    <izvorni_sadrzaj>Dennis Allan Herak, OIB 56867696055, Ulica Nikole Tesle 4, 10000 Zagreb, Čatip Bajrami, OIB 35400515598, Ulica Grada Vukovara 43a, 10000 Zagreb</izvorni_sadrzaj>
    <derivirana_varijabla naziv="DomainObject.Predmet.ProtustrankaWithAdressOIB_1">Dennis Allan Herak, OIB 56867696055, Ulica Nikole Tesle 4, 10000 Zagreb, Čatip Bajrami, OIB 35400515598, Ulica Grada Vukovara 43a, 10000 Zagreb</derivirana_varijabla>
  </DomainObject.Predmet.ProtustrankaWithAdressOIB>
  <DomainObject.Predmet.ProtustrankaNazivFormated>
    <izvorni_sadrzaj>Dennis Allan Herak,Čatip Bajrami</izvorni_sadrzaj>
    <derivirana_varijabla naziv="DomainObject.Predmet.ProtustrankaNazivFormated_1">Dennis Allan Herak,Čatip Bajrami</derivirana_varijabla>
    <derivirana_varijabla naziv="Padez">Dennis Allan Herak,Čatip Bajrami</derivirana_varijabla>
  </DomainObject.Predmet.ProtustrankaNazivFormated>
  <DomainObject.Predmet.ProtustrankaNazivFormatedOIB>
    <izvorni_sadrzaj>Dennis Allan Herak, OIB 56867696055,Čatip Bajrami, OIB 35400515598</izvorni_sadrzaj>
    <derivirana_varijabla naziv="DomainObject.Predmet.ProtustrankaNazivFormatedOIB_1">Dennis Allan Herak, OIB 56867696055,Čatip Bajrami, OIB 35400515598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Zagreb</izvorni_sadrzaj>
    <derivirana_varijabla naziv="DomainObject.Predmet.StrankaFormated_1">  I. policijska postaja Zagreb</derivirana_varijabla>
  </DomainObject.Predmet.StrankaFormated>
  <DomainObject.Predmet.StrankaFormatedOIB>
    <izvorni_sadrzaj>  I. policijska postaja Zagreb</izvorni_sadrzaj>
    <derivirana_varijabla naziv="DomainObject.Predmet.StrankaFormatedOIB_1">  I. policijska postaja Zagreb</derivirana_varijabla>
  </DomainObject.Predmet.StrankaFormatedOIB>
  <DomainObject.Predmet.StrankaFormatedWithAdress>
    <izvorni_sadrzaj> I. policijska postaja Zagreb, Trg Josipa Jurja Strossmayera 3, 10000 Zagreb</izvorni_sadrzaj>
    <derivirana_varijabla naziv="DomainObject.Predmet.StrankaFormatedWithAdress_1"> I. policijska postaja Zagreb, Trg Josipa Jurja Strossmayera 3, 10000 Zagreb</derivirana_varijabla>
  </DomainObject.Predmet.StrankaFormatedWithAdress>
  <DomainObject.Predmet.StrankaFormatedWithAdressOIB>
    <izvorni_sadrzaj> I. policijska postaja Zagreb, Trg Josipa Jurja Strossmayera 3, 10000 Zagreb</izvorni_sadrzaj>
    <derivirana_varijabla naziv="DomainObject.Predmet.StrankaFormatedWithAdressOIB_1"> I. policijska postaja Zagreb, Trg Josipa Jurja Strossmayera 3, 10000 Zagreb</derivirana_varijabla>
  </DomainObject.Predmet.StrankaFormatedWithAdressOIB>
  <DomainObject.Predmet.StrankaWithAdress>
    <izvorni_sadrzaj>I. policijska postaja Zagreb Trg Josipa Jurja Strossmayera 3,10000 Zagreb</izvorni_sadrzaj>
    <derivirana_varijabla naziv="DomainObject.Predmet.StrankaWithAdress_1">I. policijska postaja Zagreb Trg Josipa Jurja Strossmayera 3,10000 Zagreb</derivirana_varijabla>
  </DomainObject.Predmet.StrankaWithAdress>
  <DomainObject.Predmet.StrankaWithAdressOIB>
    <izvorni_sadrzaj>I. policijska postaja Zagreb, Trg Josipa Jurja Strossmayera 3,10000 Zagreb</izvorni_sadrzaj>
    <derivirana_varijabla naziv="DomainObject.Predmet.StrankaWithAdressOIB_1">I. policijska postaja Zagreb, Trg Josipa Jurja Strossmayera 3,10000 Zagreb</derivirana_varijabla>
  </DomainObject.Predmet.StrankaWithAdressOIB>
  <DomainObject.Predmet.StrankaNazivFormated>
    <izvorni_sadrzaj>I. policijska postaja Zagreb</izvorni_sadrzaj>
    <derivirana_varijabla naziv="DomainObject.Predmet.StrankaNazivFormated_1">I. policijska postaja Zagreb</derivirana_varijabla>
    <derivirana_varijabla naziv="Padez">I. policijska postaja Zagreb</derivirana_varijabla>
  </DomainObject.Predmet.StrankaNazivFormated>
  <DomainObject.Predmet.StrankaNazivFormatedOIB>
    <izvorni_sadrzaj>I. policijska postaja Zagreb</izvorni_sadrzaj>
    <derivirana_varijabla naziv="DomainObject.Predmet.StrankaNazivFormatedOIB_1">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policijska postaja Zagreb</item>
    </izvorni_sadrzaj>
    <derivirana_varijabla naziv="DomainObject.Predmet.StrankaListFormated_1">
      <item>I. policijska postaja Zagreb</item>
    </derivirana_varijabla>
  </DomainObject.Predmet.StrankaListFormated>
  <DomainObject.Predmet.StrankaListFormatedOIB>
    <izvorni_sadrzaj>
      <item>I. policijska postaja Zagreb</item>
    </izvorni_sadrzaj>
    <derivirana_varijabla naziv="DomainObject.Predmet.StrankaListFormatedOIB_1">
      <item>I. policijska postaja Zagreb</item>
    </derivirana_varijabla>
  </DomainObject.Predmet.StrankaListFormatedOIB>
  <DomainObject.Predmet.StrankaListFormatedWithAdress>
    <izvorni_sadrzaj>
      <item>I. policijska postaja Zagreb, Trg Josipa Jurja Strossmayera 3, 10000 Zagreb</item>
    </izvorni_sadrzaj>
    <derivirana_varijabla naziv="DomainObject.Predmet.StrankaListFormatedWithAdress_1">
      <item>I. policijska postaja Zagreb, Trg Josipa Jurja Strossmayera 3, 10000 Zagreb</item>
    </derivirana_varijabla>
  </DomainObject.Predmet.StrankaListFormatedWithAdress>
  <DomainObject.Predmet.StrankaListFormatedWithAdressOIB>
    <izvorni_sadrzaj>
      <item>I. policijska postaja Zagreb, Trg Josipa Jurja Strossmayera 3, 10000 Zagreb</item>
    </izvorni_sadrzaj>
    <derivirana_varijabla naziv="DomainObject.Predmet.StrankaListFormatedWithAdressOIB_1">
      <item>I. policijska postaja Zagreb, Trg Josipa Jurja Strossmayera 3, 10000 Zagreb</item>
    </derivirana_varijabla>
  </DomainObject.Predmet.StrankaListFormatedWithAdressOIB>
  <DomainObject.Predmet.StrankaListNazivFormated>
    <izvorni_sadrzaj>
      <item>I. policijska postaja Zagreb</item>
    </izvorni_sadrzaj>
    <derivirana_varijabla naziv="DomainObject.Predmet.StrankaListNazivFormated_1">
      <item>I. policijska postaja Zagreb</item>
    </derivirana_varijabla>
  </DomainObject.Predmet.StrankaListNazivFormated>
  <DomainObject.Predmet.StrankaListNazivFormatedOIB>
    <izvorni_sadrzaj>
      <item>I. policijska postaja Zagreb</item>
    </izvorni_sadrzaj>
    <derivirana_varijabla naziv="DomainObject.Predmet.StrankaListNazivFormatedOIB_1">
      <item>I. policijska postaja Zagreb</item>
    </derivirana_varijabla>
  </DomainObject.Predmet.StrankaListNazivFormatedOIB>
  <DomainObject.Predmet.ProtuStrankaListFormated>
    <izvorni_sadrzaj>
      <item>Dennis Allan Herak zastupanog po punomoćniku Odvjetnik Hrvoje Šaban</item>
      <item>Čatip Bajrami zastupanog po punomoćniku Odvjetnik Nebojša Bestić</item>
    </izvorni_sadrzaj>
    <derivirana_varijabla naziv="DomainObject.Predmet.ProtuStrankaListFormated_1">
      <item>Dennis Allan Herak zastupanog po punomoćniku Odvjetnik Hrvoje Šaban</item>
      <item>Čatip Bajrami zastupanog po punomoćniku Odvjetnik Nebojša Bestić</item>
    </derivirana_varijabla>
  </DomainObject.Predmet.ProtuStrankaListFormated>
  <DomainObject.Predmet.ProtuStrankaListFormatedOIB>
    <izvorni_sadrzaj>
      <item>Dennis Allan Herak, OIB 56867696055 zastupanog po punomoćniku Odvjetnik Hrvoje Šaban</item>
      <item>Čatip Bajrami, OIB 35400515598 zastupanog po punomoćniku Odvjetnik Nebojša Bestić</item>
    </izvorni_sadrzaj>
    <derivirana_varijabla naziv="DomainObject.Predmet.ProtuStrankaListFormatedOIB_1">
      <item>Dennis Allan Herak, OIB 56867696055 zastupanog po punomoćniku Odvjetnik Hrvoje Šaban</item>
      <item>Čatip Bajrami, OIB 35400515598 zastupanog po punomoćniku Odvjetnik Nebojša Bestić</item>
    </derivirana_varijabla>
  </DomainObject.Predmet.ProtuStrankaListFormatedOIB>
  <DomainObject.Predmet.ProtuStrankaListFormatedWithAdress>
    <izvorni_sadrzaj>
      <item>Dennis Allan Herak, Ulica Nikole Tesle 4, 10000 Zagreb zastupanog po punomoćniku Odvjetnik Hrvoje Šaban</item>
      <item>Čatip Bajrami, Ulica Grada Vukovara 43a, 10000 Zagreb zastupanog po punomoćniku Odvjetnik Nebojša Bestić</item>
    </izvorni_sadrzaj>
    <derivirana_varijabla naziv="DomainObject.Predmet.ProtuStrankaListFormatedWithAdress_1">
      <item>Dennis Allan Herak, Ulica Nikole Tesle 4, 10000 Zagreb zastupanog po punomoćniku Odvjetnik Hrvoje Šaban</item>
      <item>Čatip Bajrami, Ulica Grada Vukovara 43a, 10000 Zagreb zastupanog po punomoćniku Odvjetnik Nebojša Bestić</item>
    </derivirana_varijabla>
  </DomainObject.Predmet.ProtuStrankaListFormatedWithAdress>
  <DomainObject.Predmet.ProtuStrankaListFormatedWithAdressOIB>
    <izvorni_sadrzaj>
      <item>Dennis Allan Herak, OIB 56867696055, Ulica Nikole Tesle 4, 10000 Zagreb zastupanog po punomoćniku Odvjetnik Hrvoje Šaban</item>
      <item>Čatip Bajrami, OIB 35400515598, Ulica Grada Vukovara 43a, 10000 Zagreb zastupanog po punomoćniku Odvjetnik Nebojša Bestić</item>
    </izvorni_sadrzaj>
    <derivirana_varijabla naziv="DomainObject.Predmet.ProtuStrankaListFormatedWithAdressOIB_1">
      <item>Dennis Allan Herak, OIB 56867696055, Ulica Nikole Tesle 4, 10000 Zagreb zastupanog po punomoćniku Odvjetnik Hrvoje Šaban</item>
      <item>Čatip Bajrami, OIB 35400515598, Ulica Grada Vukovara 43a, 10000 Zagreb zastupanog po punomoćniku Odvjetnik Nebojša Bestić</item>
    </derivirana_varijabla>
  </DomainObject.Predmet.ProtuStrankaListFormatedWithAdressOIB>
  <DomainObject.Predmet.ProtuStrankaListNazivFormated>
    <izvorni_sadrzaj>
      <item>Dennis Allan Herak</item>
      <item>Čatip Bajrami</item>
    </izvorni_sadrzaj>
    <derivirana_varijabla naziv="DomainObject.Predmet.ProtuStrankaListNazivFormated_1">
      <item>Dennis Allan Herak</item>
      <item>Čatip Bajrami</item>
    </derivirana_varijabla>
  </DomainObject.Predmet.ProtuStrankaListNazivFormated>
  <DomainObject.Predmet.ProtuStrankaListNazivFormatedOIB>
    <izvorni_sadrzaj>
      <item>Dennis Allan Herak, OIB 56867696055</item>
      <item>Čatip Bajrami, OIB 35400515598</item>
    </izvorni_sadrzaj>
    <derivirana_varijabla naziv="DomainObject.Predmet.ProtuStrankaListNazivFormatedOIB_1">
      <item>Dennis Allan Herak, OIB 56867696055</item>
      <item>Čatip Bajrami, OIB 35400515598</item>
    </derivirana_varijabla>
  </DomainObject.Predmet.ProtuStrankaListNazivFormatedOIB>
  <DomainObject.Predmet.OstaliListFormated>
    <izvorni_sadrzaj>
      <item>Sanina Sanja Rešić-Herak</item>
      <item>Sifet Sinanović</item>
      <item>Zvonimir Nikolić</item>
      <item>Odvjetnik Nebojša Bestić punomoćnik sudionika u postupku Čatip Bajrami</item>
      <item>Odvjetnik Hrvoje Šaban punomoćnik sudionika u postupku Dennis Allan Herak</item>
    </izvorni_sadrzaj>
    <derivirana_varijabla naziv="DomainObject.Predmet.OstaliListFormated_1">
      <item>Sanina Sanja Rešić-Herak</item>
      <item>Sifet Sinanović</item>
      <item>Zvonimir Nikolić</item>
      <item>Odvjetnik Nebojša Bestić punomoćnik sudionika u postupku Čatip Bajrami</item>
      <item>Odvjetnik Hrvoje Šaban punomoćnik sudionika u postupku Dennis Allan Herak</item>
    </derivirana_varijabla>
    <derivirana_varijabla naziv="DrugaOsoba">
      <item>Sanina Sanja Rešić-Herak</item>
      <item>Sifet Sinanović</item>
      <item>Zvonimir Nikolić</item>
      <item>Odvjetnik Nebojša Bestić punomoćnik sudionika u postupku Čatip Bajrami</item>
      <item>Odvjetnik Hrvoje Šaban punomoćnik sudionika u postupku Dennis Allan Herak</item>
    </derivirana_varijabla>
  </DomainObject.Predmet.OstaliListFormated>
  <DomainObject.Predmet.OstaliListFormatedOIB>
    <izvorni_sadrzaj>
      <item>Sanina Sanja Rešić-Herak, OIB 33769282788</item>
      <item>Sifet Sinanović</item>
      <item>Zvonimir Nikolić</item>
      <item>Odvjetnik Nebojša Bestić, OIB 11185441157 punomoćnik sudionika u postupku Čatip Bajrami</item>
      <item>Odvjetnik Hrvoje Šaban punomoćnik sudionika u postupku Dennis Allan Herak</item>
    </izvorni_sadrzaj>
    <derivirana_varijabla naziv="DomainObject.Predmet.OstaliListFormatedOIB_1">
      <item>Sanina Sanja Rešić-Herak, OIB 33769282788</item>
      <item>Sifet Sinanović</item>
      <item>Zvonimir Nikolić</item>
      <item>Odvjetnik Nebojša Bestić, OIB 11185441157 punomoćnik sudionika u postupku Čatip Bajrami</item>
      <item>Odvjetnik Hrvoje Šaban punomoćnik sudionika u postupku Dennis Allan Herak</item>
    </derivirana_varijabla>
  </DomainObject.Predmet.OstaliListFormatedOIB>
  <DomainObject.Predmet.OstaliListFormatedWithAdress>
    <izvorni_sadrzaj>
      <item>Sanina Sanja Rešić-Herak, Ulica Nikole Tesle 4, 10000 Zagreb</item>
      <item>Sifet Sinanović, Trg J. J. Strossmayera 3, 10000 Zagreb</item>
      <item>Zvonimir Nikolić, Trg J.J. Strossmayera 3, 10000 Zagreb</item>
      <item>Odvjetnik Nebojša Bestić, Maksimirska 108 a, 10000 Zagreb punomoćnik sudionika u postupku Čatip Bajrami</item>
      <item>Odvjetnik Hrvoje Šaban, Fra F. Grabovca 1, 10000 Zagreb punomoćnik sudionika u postupku Dennis Allan Herak</item>
    </izvorni_sadrzaj>
    <derivirana_varijabla naziv="DomainObject.Predmet.OstaliListFormatedWithAdress_1">
      <item>Sanina Sanja Rešić-Herak, Ulica Nikole Tesle 4, 10000 Zagreb</item>
      <item>Sifet Sinanović, Trg J. J. Strossmayera 3, 10000 Zagreb</item>
      <item>Zvonimir Nikolić, Trg J.J. Strossmayera 3, 10000 Zagreb</item>
      <item>Odvjetnik Nebojša Bestić, Maksimirska 108 a, 10000 Zagreb punomoćnik sudionika u postupku Čatip Bajrami</item>
      <item>Odvjetnik Hrvoje Šaban, Fra F. Grabovca 1, 10000 Zagreb punomoćnik sudionika u postupku Dennis Allan Herak</item>
    </derivirana_varijabla>
  </DomainObject.Predmet.OstaliListFormatedWithAdress>
  <DomainObject.Predmet.OstaliListFormatedWithAdressOIB>
    <izvorni_sadrzaj>
      <item>Sanina Sanja Rešić-Herak, OIB 33769282788, Ulica Nikole Tesle 4, 10000 Zagreb</item>
      <item>Sifet Sinanović, Trg J. J. Strossmayera 3, 10000 Zagreb</item>
      <item>Zvonimir Nikolić, Trg J.J. Strossmayera 3, 10000 Zagreb</item>
      <item>Odvjetnik Nebojša Bestić, OIB 11185441157, Maksimirska 108 a, 10000 Zagreb punomoćnik sudionika u postupku Čatip Bajrami</item>
      <item>Odvjetnik Hrvoje Šaban, Fra F. Grabovca 1, 10000 Zagreb punomoćnik sudionika u postupku Dennis Allan Herak</item>
    </izvorni_sadrzaj>
    <derivirana_varijabla naziv="DomainObject.Predmet.OstaliListFormatedWithAdressOIB_1">
      <item>Sanina Sanja Rešić-Herak, OIB 33769282788, Ulica Nikole Tesle 4, 10000 Zagreb</item>
      <item>Sifet Sinanović, Trg J. J. Strossmayera 3, 10000 Zagreb</item>
      <item>Zvonimir Nikolić, Trg J.J. Strossmayera 3, 10000 Zagreb</item>
      <item>Odvjetnik Nebojša Bestić, OIB 11185441157, Maksimirska 108 a, 10000 Zagreb punomoćnik sudionika u postupku Čatip Bajrami</item>
      <item>Odvjetnik Hrvoje Šaban, Fra F. Grabovca 1, 10000 Zagreb punomoćnik sudionika u postupku Dennis Allan Herak</item>
    </derivirana_varijabla>
  </DomainObject.Predmet.OstaliListFormatedWithAdressOIB>
  <DomainObject.Predmet.OstaliListNazivFormated>
    <izvorni_sadrzaj>
      <item>Sanina Sanja Rešić-Herak</item>
      <item>Sifet Sinanović</item>
      <item>Zvonimir Nikolić</item>
      <item>Odvjetnik Nebojša Bestić</item>
      <item>Odvjetnik Hrvoje Šaban</item>
    </izvorni_sadrzaj>
    <derivirana_varijabla naziv="DomainObject.Predmet.OstaliListNazivFormated_1">
      <item>Sanina Sanja Rešić-Herak</item>
      <item>Sifet Sinanović</item>
      <item>Zvonimir Nikolić</item>
      <item>Odvjetnik Nebojša Bestić</item>
      <item>Odvjetnik Hrvoje Šaban</item>
    </derivirana_varijabla>
  </DomainObject.Predmet.OstaliListNazivFormated>
  <DomainObject.Predmet.OstaliListNazivFormatedOIB>
    <izvorni_sadrzaj>
      <item>Sanina Sanja Rešić-Herak, OIB 33769282788</item>
      <item>Sifet Sinanović</item>
      <item>Zvonimir Nikolić</item>
      <item>Odvjetnik Nebojša Bestić, OIB 11185441157</item>
      <item>Odvjetnik Hrvoje Šaban</item>
    </izvorni_sadrzaj>
    <derivirana_varijabla naziv="DomainObject.Predmet.OstaliListNazivFormatedOIB_1">
      <item>Sanina Sanja Rešić-Herak, OIB 33769282788</item>
      <item>Sifet Sinanović</item>
      <item>Zvonimir Nikolić</item>
      <item>Odvjetnik Nebojša Bestić, OIB 11185441157</item>
      <item>Odvjetnik Hrvoje Šaban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25, 13</izvorni_sadrzaj>
    <derivirana_varijabla naziv="DomainObject.Predmet.ClanakZakona_1">25, 13</derivirana_varijabla>
  </DomainObject.Predmet.ClanakZakona>
  <DomainObject.Predmet.ClanakZakonaFull>
    <izvorni_sadrzaj>članka 25. stavka 1., članka 13. stavka 1.</izvorni_sadrzaj>
    <derivirana_varijabla naziv="DomainObject.Predmet.ClanakZakonaFull_1">članka 13.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svibnja 2026.</izvorni_sadrzaj>
    <derivirana_varijabla naziv="DomainObject.Datum_1">29. svibnja 2026.</derivirana_varijabla>
  </DomainObject.Datum>
  <DomainObject.PoslovniBrojDokumenta>
    <izvorni_sadrzaj/>
    <derivirana_varijabla naziv="DomainObject.PoslovniBrojDokumenta_1"/>
  </DomainObject.PoslovniBrojDokumenta>
  <DomainObject.Predmet.StrankaIDrugi>
    <izvorni_sadrzaj>I. policijska postaja Zagreb</izvorni_sadrzaj>
    <derivirana_varijabla naziv="DomainObject.Predmet.StrankaIDrugi_1">I. policijska postaja Zagreb</derivirana_varijabla>
  </DomainObject.Predmet.StrankaIDrugi>
  <DomainObject.Predmet.ProtustrankaIDrugi>
    <izvorni_sadrzaj>Dennis Allan Herak i dr.</izvorni_sadrzaj>
    <derivirana_varijabla naziv="DomainObject.Predmet.ProtustrankaIDrugi_1">Dennis Allan Herak i dr.</derivirana_varijabla>
  </DomainObject.Predmet.ProtustrankaIDrugi>
  <DomainObject.Predmet.StrankaIDrugiAdressOIB>
    <izvorni_sadrzaj>I. policijska postaja Zagreb, Trg Josipa Jurja Strossmayera 3, 10000 Zagreb</izvorni_sadrzaj>
    <derivirana_varijabla naziv="DomainObject.Predmet.StrankaIDrugiAdressOIB_1">I. policijska postaja Zagreb, Trg Josipa Jurja Strossmayera 3, 10000 Zagreb</derivirana_varijabla>
  </DomainObject.Predmet.StrankaIDrugiAdressOIB>
  <DomainObject.Predmet.ProtustrankaIDrugiAdressOIB>
    <izvorni_sadrzaj>Dennis Allan Herak, OIB 56867696055, Ulica Nikole Tesle 4, 10000 Zagreb i dr.</izvorni_sadrzaj>
    <derivirana_varijabla naziv="DomainObject.Predmet.ProtustrankaIDrugiAdressOIB_1">Dennis Allan Herak, OIB 56867696055, Ulica Nikole Tesle 4,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Dennis Allan Herak</item>
      <item>Čatip Bajrami</item>
      <item>I. policijska postaja Zagreb</item>
      <item>Sanina Sanja Rešić-Herak</item>
      <item>Sifet Sinanović</item>
      <item>Zvonimir Nikolić</item>
      <item>Odvjetnik Nebojša Bestić</item>
      <item>Odvjetnik Hrvoje Šaban</item>
    </izvorni_sadrzaj>
    <derivirana_varijabla naziv="DomainObject.Predmet.SudioniciListNaziv_1">
      <item>Dennis Allan Herak</item>
      <item>Čatip Bajrami</item>
      <item>I. policijska postaja Zagreb</item>
      <item>Sanina Sanja Rešić-Herak</item>
      <item>Sifet Sinanović</item>
      <item>Zvonimir Nikolić</item>
      <item>Odvjetnik Nebojša Bestić</item>
      <item>Odvjetnik Hrvoje Šaban</item>
    </derivirana_varijabla>
    <derivirana_varijabla naziv="OstaliSudionici">
      <item>Dennis Allan Herak</item>
      <item>Čatip Bajrami</item>
      <item>I. policijska postaja Zagreb</item>
      <item>Sanina Sanja Rešić-Herak</item>
      <item>Sifet Sinanović</item>
      <item>Zvonimir Nikolić</item>
      <item>Odvjetnik Nebojša Bestić</item>
      <item>Odvjetnik Hrvoje Šaban</item>
    </derivirana_varijabla>
  </DomainObject.Predmet.SudioniciListNaziv>
  <DomainObject.Predmet.SudioniciListAdressOIB>
    <izvorni_sadrzaj>
      <item>Dennis Allan Herak, OIB 56867696055, Ulica Nikole Tesle 4,10000 Zagreb</item>
      <item>Čatip Bajrami, OIB 35400515598, Ulica Grada Vukovara 43a,10000 Zagreb</item>
      <item>I. policijska postaja Zagreb, Trg Josipa Jurja Strossmayera 3,10000 Zagreb</item>
      <item>Sanina Sanja Rešić-Herak, OIB 33769282788, Ulica Nikole Tesle 4,10000 Zagreb</item>
      <item>Sifet Sinanović, Trg J. J. Strossmayera 3,10000 Zagreb</item>
      <item>Zvonimir Nikolić, Trg J.J. Strossmayera 3,10000 Zagreb</item>
      <item>Odvjetnik Nebojša Bestić, OIB 11185441157, Maksimirska 108 a,10000 Zagreb</item>
      <item>Odvjetnik Hrvoje Šaban, Fra F. Grabovca 1,10000 Zagreb</item>
    </izvorni_sadrzaj>
    <derivirana_varijabla naziv="DomainObject.Predmet.SudioniciListAdressOIB_1">
      <item>Dennis Allan Herak, OIB 56867696055, Ulica Nikole Tesle 4,10000 Zagreb</item>
      <item>Čatip Bajrami, OIB 35400515598, Ulica Grada Vukovara 43a,10000 Zagreb</item>
      <item>I. policijska postaja Zagreb, Trg Josipa Jurja Strossmayera 3,10000 Zagreb</item>
      <item>Sanina Sanja Rešić-Herak, OIB 33769282788, Ulica Nikole Tesle 4,10000 Zagreb</item>
      <item>Sifet Sinanović, Trg J. J. Strossmayera 3,10000 Zagreb</item>
      <item>Zvonimir Nikolić, Trg J.J. Strossmayera 3,10000 Zagreb</item>
      <item>Odvjetnik Nebojša Bestić, OIB 11185441157, Maksimirska 108 a,10000 Zagreb</item>
      <item>Odvjetnik Hrvoje Šaban, Fra F. Grabovca 1,10000 Zagreb</item>
    </derivirana_varijabla>
  </DomainObject.Predmet.SudioniciListAdressOIB>
  <DomainObject.UcesnikSudskeRadnje.NazivFormated>
    <izvorni_sadrzaj>Dennis Allan Herak, OIB 56867696055, Ulica Nikole Tesle 4,10000 Zagreb</izvorni_sadrzaj>
    <derivirana_varijabla naziv="DomainObject.UcesnikSudskeRadnje.NazivFormated_1">Dennis Allan Herak, OIB 56867696055, Ulica Nikole Tesle 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56867696055</item>
      <item>, OIB 35400515598</item>
      <item>, OIB null</item>
      <item>, OIB 33769282788</item>
      <item>, OIB null</item>
      <item>, OIB null</item>
      <item>, OIB 11185441157</item>
      <item>, OIB null</item>
    </izvorni_sadrzaj>
    <derivirana_varijabla naziv="DomainObject.Predmet.SudioniciListNazivOIB_1">
      <item>, OIB 56867696055</item>
      <item>, OIB 35400515598</item>
      <item>, OIB null</item>
      <item>, OIB 33769282788</item>
      <item>, OIB null</item>
      <item>, OIB null</item>
      <item>, OIB 11185441157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Zagreb, Trg Josipa Jurja Strossmayera 3, 10000 Zagreb
2. Okrivljenik Dennis Allan Herak, OIB 56867696055, Ulica Nikole Tesle 4, 10000 Zagreb
3. Branitelj - izabrani Odvjetnik Hrvoje Šaban, Fra F. Grabovca 1, 10000 Zagreb
4. Okrivljenik Čatip Bajrami, OIB 35400515598, Ulica Grada Vukovara 43a, 10000 Zagreb
5. Branitelj - izabrani Odvjetnik Nebojša Bestić, OIB 11185441157, Maksimirska 108 a, 10000 Zagreb
6. Svjedok Sanina Sanja Rešić-Herak, OIB 33769282788, Ulica Nikole Tesle 4, 10000 Zagreb
7. Svjedok Sifet Sinanović, Trg J. J. Strossmayera 3, 10000 Zagreb
8. Svjedok Zvonimir Nikolić, Trg J.J. Strossmayera 3, 10000 Zagreb</izvorni_sadrzaj>
    <derivirana_varijabla naziv="DomainObject.UcesnikSudskeRadnje.SudskaRadnja.UcesniciObavijest_1">1. Tužitelj I. policijska postaja Zagreb, Trg Josipa Jurja Strossmayera 3, 10000 Zagreb
2. Okrivljenik Dennis Allan Herak, OIB 56867696055, Ulica Nikole Tesle 4, 10000 Zagreb
3. Branitelj - izabrani Odvjetnik Hrvoje Šaban, Fra F. Grabovca 1, 10000 Zagreb
4. Okrivljenik Čatip Bajrami, OIB 35400515598, Ulica Grada Vukovara 43a, 10000 Zagreb
5. Branitelj - izabrani Odvjetnik Nebojša Bestić, OIB 11185441157, Maksimirska 108 a, 10000 Zagreb
6. Svjedok Sanina Sanja Rešić-Herak, OIB 33769282788, Ulica Nikole Tesle 4, 10000 Zagreb
7. Svjedok Sifet Sinanović, Trg J. J. Strossmayera 3, 10000 Zagreb
8. Svjedok Zvonimir Nikolić, Trg J.J. Strossmayera 3,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ožujka 2026.</izvorni_sadrzaj>
    <derivirana_varijabla naziv="DomainObject.Predmet.DatumPocetkaProcesa_1">30.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diskriminacije</item>
      <item>Zakon o prekršajima protiv javnog reda i mira</item>
    </izvorni_sadrzaj>
    <derivirana_varijabla naziv="DomainObject.ZakonPravilnikList_1">
      <item>Zakona o prekršajima protiv javnog reda i mira i dr.</item>
      <item>Zakon o prekršajima protiv javnog reda i mira</item>
    </derivirana_varijabla>
    <derivirana_varijabla naziv="zakon">
      <item>Zakona o prekršajima protiv javnog reda i mira i dr.</item>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Dennis Allan Herak, Ulica Nikole Tesle 4, 10000 Zagreb, OIB: 56867696055, rođen-a 27.11.1965., mjesto rođenja TORONTO</item>
      <item>Čatip Bajrami, Ulica Grada Vukovara 43a, 10000 Zagreb, OIB: 35400515598, rođen-a 11.01.1991., mjesto rođenja GOSTIVAR</item>
    </izvorni_sadrzaj>
    <derivirana_varijabla naziv="DomainObject.Predmet.OkrivljenikAdresaMjestoRodjenjaList_1">
      <item>Dennis Allan Herak, Ulica Nikole Tesle 4, 10000 Zagreb, OIB: 56867696055, rođen-a 27.11.1965., mjesto rođenja TORONTO</item>
      <item>Čatip Bajrami, Ulica Grada Vukovara 43a, 10000 Zagreb, OIB: 35400515598, rođen-a 11.01.1991., mjesto rođenja GOSTIVAR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316</properties:Words>
  <properties:Characters>1798</properties:Characters>
  <properties:Lines>46</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2026-05-29T05:51:00Z</cp:lastPrinted>
  <dcterms:modified xmlns:xsi="http://www.w3.org/2001/XMLSchema-instance" xsi:type="dcterms:W3CDTF">2026-05-29T05:51:00Z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Dennis Allan Herak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